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93B8F" w14:textId="77777777" w:rsidR="00CD4EAA" w:rsidRDefault="00CD4EAA" w:rsidP="00CD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Richard GOLDSMYTH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66FECED7" w14:textId="77777777" w:rsidR="00CD4EAA" w:rsidRDefault="00CD4EAA" w:rsidP="00CD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Tavistock Abbey. Monk.</w:t>
      </w:r>
    </w:p>
    <w:p w14:paraId="5851EB8A" w14:textId="77777777" w:rsidR="00CD4EAA" w:rsidRDefault="00CD4EAA" w:rsidP="00CD4EAA">
      <w:pPr>
        <w:pStyle w:val="NoSpacing"/>
        <w:rPr>
          <w:rFonts w:cs="Times New Roman"/>
          <w:szCs w:val="24"/>
        </w:rPr>
      </w:pPr>
    </w:p>
    <w:p w14:paraId="59C5FA61" w14:textId="77777777" w:rsidR="00CD4EAA" w:rsidRDefault="00CD4EAA" w:rsidP="00CD4EAA">
      <w:pPr>
        <w:pStyle w:val="NoSpacing"/>
        <w:rPr>
          <w:rFonts w:cs="Times New Roman"/>
          <w:szCs w:val="24"/>
        </w:rPr>
      </w:pPr>
    </w:p>
    <w:p w14:paraId="1B232EA3" w14:textId="77777777" w:rsidR="00CD4EAA" w:rsidRDefault="00CD4EAA" w:rsidP="00CD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Dec.1443</w:t>
      </w:r>
      <w:r>
        <w:rPr>
          <w:rFonts w:cs="Times New Roman"/>
          <w:szCs w:val="24"/>
        </w:rPr>
        <w:tab/>
        <w:t>He was ordained priest in the parish church of Chudleigh, Devon.</w:t>
      </w:r>
    </w:p>
    <w:p w14:paraId="2FC0DD10" w14:textId="77777777" w:rsidR="00CD4EAA" w:rsidRDefault="00CD4EAA" w:rsidP="00CD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14ED6AFC" w14:textId="77777777" w:rsidR="00CD4EAA" w:rsidRDefault="00CD4EAA" w:rsidP="00CD4EA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732DF38D" w14:textId="77777777" w:rsidR="00CD4EAA" w:rsidRDefault="00CD4EAA" w:rsidP="00CD4EAA">
      <w:pPr>
        <w:pStyle w:val="NoSpacing"/>
        <w:rPr>
          <w:rFonts w:cs="Times New Roman"/>
          <w:szCs w:val="24"/>
        </w:rPr>
      </w:pPr>
    </w:p>
    <w:p w14:paraId="44E5564B" w14:textId="77777777" w:rsidR="00CD4EAA" w:rsidRDefault="00CD4EAA" w:rsidP="00CD4EAA">
      <w:pPr>
        <w:pStyle w:val="NoSpacing"/>
        <w:rPr>
          <w:rFonts w:cs="Times New Roman"/>
          <w:szCs w:val="24"/>
        </w:rPr>
      </w:pPr>
    </w:p>
    <w:p w14:paraId="2D2C4EA5" w14:textId="77777777" w:rsidR="00CD4EAA" w:rsidRDefault="00CD4EAA" w:rsidP="00CD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2023</w:t>
      </w:r>
    </w:p>
    <w:p w14:paraId="65CAB3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7B9E4" w14:textId="77777777" w:rsidR="00CD4EAA" w:rsidRDefault="00CD4EAA" w:rsidP="009139A6">
      <w:r>
        <w:separator/>
      </w:r>
    </w:p>
  </w:endnote>
  <w:endnote w:type="continuationSeparator" w:id="0">
    <w:p w14:paraId="576A01C1" w14:textId="77777777" w:rsidR="00CD4EAA" w:rsidRDefault="00CD4E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B8F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6F6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89C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00135" w14:textId="77777777" w:rsidR="00CD4EAA" w:rsidRDefault="00CD4EAA" w:rsidP="009139A6">
      <w:r>
        <w:separator/>
      </w:r>
    </w:p>
  </w:footnote>
  <w:footnote w:type="continuationSeparator" w:id="0">
    <w:p w14:paraId="7F314EA3" w14:textId="77777777" w:rsidR="00CD4EAA" w:rsidRDefault="00CD4E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464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36D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83B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A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4EA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3FEC0"/>
  <w15:chartTrackingRefBased/>
  <w15:docId w15:val="{EEB22E52-F373-4151-8CEE-84BE9301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2023-10-05T11:39:00Z</dcterms:created>
  <dcterms:modified xsi:type="dcterms:W3CDTF">2023-10-05T11:40:00Z</dcterms:modified>
</cp:coreProperties>
</file>